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Tr="00946806">
        <w:tc>
          <w:tcPr>
            <w:tcW w:w="5328" w:type="dxa"/>
          </w:tcPr>
          <w:p w:rsidR="00234CBA" w:rsidRDefault="00234CBA" w:rsidP="0094680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23 по г. Москве</w:t>
            </w:r>
          </w:p>
          <w:p w:rsidR="003E7809" w:rsidRDefault="003E7809" w:rsidP="00136D5F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5B7A6F">
              <w:rPr>
                <w:sz w:val="28"/>
              </w:rPr>
              <w:t>19</w:t>
            </w:r>
            <w:r>
              <w:rPr>
                <w:sz w:val="28"/>
              </w:rPr>
              <w:t>.</w:t>
            </w:r>
            <w:r w:rsidR="00136D5F">
              <w:rPr>
                <w:sz w:val="28"/>
              </w:rPr>
              <w:t>12</w:t>
            </w:r>
            <w:r>
              <w:rPr>
                <w:sz w:val="28"/>
              </w:rPr>
              <w:t>.2022 №</w:t>
            </w:r>
            <w:r w:rsidR="005B7A6F">
              <w:rPr>
                <w:sz w:val="28"/>
              </w:rPr>
              <w:t>99</w:t>
            </w:r>
          </w:p>
        </w:tc>
      </w:tr>
      <w:tr w:rsidR="003E7809" w:rsidTr="004D401D">
        <w:tc>
          <w:tcPr>
            <w:tcW w:w="10008" w:type="dxa"/>
            <w:gridSpan w:val="2"/>
          </w:tcPr>
          <w:p w:rsidR="003E7809" w:rsidRDefault="003E7809" w:rsidP="003E7809">
            <w:pPr>
              <w:rPr>
                <w:sz w:val="28"/>
                <w:lang w:val="en-US"/>
              </w:rPr>
            </w:pPr>
          </w:p>
        </w:tc>
      </w:tr>
    </w:tbl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</w:p>
    <w:p w:rsidR="00234CBA" w:rsidRPr="003E7809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№23 по г. Москве</w:t>
      </w:r>
    </w:p>
    <w:tbl>
      <w:tblPr>
        <w:tblW w:w="10207" w:type="dxa"/>
        <w:tblInd w:w="-14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103"/>
        <w:gridCol w:w="1560"/>
      </w:tblGrid>
      <w:tr w:rsidR="00E728E6" w:rsidRPr="00234CBA" w:rsidTr="003E7809">
        <w:trPr>
          <w:cantSplit/>
          <w:trHeight w:val="80"/>
        </w:trPr>
        <w:tc>
          <w:tcPr>
            <w:tcW w:w="864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728E6" w:rsidRPr="00234CBA" w:rsidRDefault="003E7809" w:rsidP="003E780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728E6" w:rsidRPr="00234CBA" w:rsidRDefault="00E728E6" w:rsidP="003E780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E6" w:rsidRPr="000A5BF4" w:rsidTr="00E728E6">
        <w:trPr>
          <w:cantSplit/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E6" w:rsidRPr="000A5BF4" w:rsidRDefault="00E728E6" w:rsidP="009468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E6" w:rsidRPr="000A5BF4" w:rsidRDefault="00E728E6" w:rsidP="00E728E6">
            <w:pPr>
              <w:pStyle w:val="ConsNonformat"/>
              <w:widowControl/>
              <w:tabs>
                <w:tab w:val="left" w:pos="1026"/>
              </w:tabs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</w:tr>
      <w:tr w:rsidR="00E728E6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728E6" w:rsidRPr="000A5BF4" w:rsidRDefault="00136D5F" w:rsidP="009468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5103" w:type="dxa"/>
            <w:vAlign w:val="center"/>
          </w:tcPr>
          <w:p w:rsidR="00E728E6" w:rsidRPr="000A5BF4" w:rsidRDefault="0048426E" w:rsidP="00136D5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  <w:r w:rsidR="00136D5F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E728E6" w:rsidRDefault="0048426E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8426E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48426E" w:rsidRPr="000A5BF4" w:rsidRDefault="00136D5F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№1</w:t>
            </w:r>
          </w:p>
        </w:tc>
        <w:tc>
          <w:tcPr>
            <w:tcW w:w="5103" w:type="dxa"/>
            <w:vAlign w:val="center"/>
          </w:tcPr>
          <w:p w:rsidR="0048426E" w:rsidRPr="000A5BF4" w:rsidRDefault="00136D5F" w:rsidP="004842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48426E" w:rsidRDefault="0048426E" w:rsidP="004842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91475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E91475" w:rsidRPr="000A5BF4" w:rsidRDefault="00E91475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№3</w:t>
            </w:r>
          </w:p>
        </w:tc>
        <w:tc>
          <w:tcPr>
            <w:tcW w:w="5103" w:type="dxa"/>
            <w:vAlign w:val="center"/>
          </w:tcPr>
          <w:p w:rsidR="00E91475" w:rsidRPr="000A5BF4" w:rsidRDefault="005B7A6F" w:rsidP="00E9147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  <w:bookmarkStart w:id="0" w:name="_GoBack"/>
            <w:bookmarkEnd w:id="0"/>
            <w:r w:rsidR="00E91475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E91475" w:rsidRDefault="00E91475" w:rsidP="00E914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6D5F" w:rsidRPr="000A5BF4" w:rsidTr="00136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39"/>
        </w:trPr>
        <w:tc>
          <w:tcPr>
            <w:tcW w:w="3544" w:type="dxa"/>
            <w:vAlign w:val="center"/>
          </w:tcPr>
          <w:p w:rsidR="00136D5F" w:rsidRPr="000A5BF4" w:rsidRDefault="00136D5F" w:rsidP="00E91475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№4</w:t>
            </w:r>
          </w:p>
        </w:tc>
        <w:tc>
          <w:tcPr>
            <w:tcW w:w="5103" w:type="dxa"/>
            <w:vAlign w:val="center"/>
          </w:tcPr>
          <w:p w:rsidR="00136D5F" w:rsidRPr="000A5BF4" w:rsidRDefault="00136D5F" w:rsidP="00D87BC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136D5F" w:rsidRDefault="00136D5F" w:rsidP="00D87BCC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D614A" w:rsidRPr="000A5BF4" w:rsidTr="00E70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64"/>
        </w:trPr>
        <w:tc>
          <w:tcPr>
            <w:tcW w:w="3544" w:type="dxa"/>
            <w:vMerge w:val="restart"/>
            <w:vAlign w:val="center"/>
          </w:tcPr>
          <w:p w:rsidR="002D614A" w:rsidRPr="000A5BF4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№5</w:t>
            </w:r>
          </w:p>
        </w:tc>
        <w:tc>
          <w:tcPr>
            <w:tcW w:w="5103" w:type="dxa"/>
            <w:vAlign w:val="center"/>
          </w:tcPr>
          <w:p w:rsidR="002D614A" w:rsidRPr="000A5BF4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2D614A" w:rsidRDefault="002D614A" w:rsidP="002D614A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D614A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64"/>
        </w:trPr>
        <w:tc>
          <w:tcPr>
            <w:tcW w:w="3544" w:type="dxa"/>
            <w:vMerge/>
            <w:vAlign w:val="center"/>
          </w:tcPr>
          <w:p w:rsidR="002D614A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2D614A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2D614A" w:rsidRDefault="002D614A" w:rsidP="002D614A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D614A" w:rsidRPr="000A5BF4" w:rsidTr="00121A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3544" w:type="dxa"/>
            <w:vAlign w:val="center"/>
          </w:tcPr>
          <w:p w:rsidR="002D614A" w:rsidRPr="000A5BF4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№6</w:t>
            </w:r>
          </w:p>
        </w:tc>
        <w:tc>
          <w:tcPr>
            <w:tcW w:w="5103" w:type="dxa"/>
            <w:vAlign w:val="center"/>
          </w:tcPr>
          <w:p w:rsidR="002D614A" w:rsidRPr="000A5BF4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  <w:p w:rsidR="002D614A" w:rsidRPr="000A5BF4" w:rsidRDefault="002D614A" w:rsidP="002D614A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2D614A" w:rsidRDefault="002D614A" w:rsidP="002D614A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D614A" w:rsidRDefault="002D614A" w:rsidP="002D614A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614A" w:rsidRPr="000A5BF4" w:rsidTr="00E72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544" w:type="dxa"/>
            <w:vAlign w:val="center"/>
          </w:tcPr>
          <w:p w:rsidR="002D614A" w:rsidRPr="000A5BF4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№11</w:t>
            </w:r>
          </w:p>
        </w:tc>
        <w:tc>
          <w:tcPr>
            <w:tcW w:w="5103" w:type="dxa"/>
            <w:vAlign w:val="center"/>
          </w:tcPr>
          <w:p w:rsidR="002D614A" w:rsidRPr="000A5BF4" w:rsidRDefault="002D614A" w:rsidP="002D61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2D614A" w:rsidRDefault="002D614A" w:rsidP="002D614A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234CBA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D" w:rsidRDefault="002218FD" w:rsidP="002218FD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8FD">
        <w:rPr>
          <w:rFonts w:ascii="Times New Roman" w:hAnsi="Times New Roman" w:cs="Times New Roman"/>
          <w:sz w:val="28"/>
          <w:szCs w:val="28"/>
        </w:rPr>
        <w:t>Начальник  отдела</w:t>
      </w:r>
      <w:proofErr w:type="gramEnd"/>
      <w:r w:rsidRPr="002218FD">
        <w:rPr>
          <w:rFonts w:ascii="Times New Roman" w:hAnsi="Times New Roman" w:cs="Times New Roman"/>
          <w:sz w:val="28"/>
          <w:szCs w:val="28"/>
        </w:rPr>
        <w:t xml:space="preserve">  кадров</w:t>
      </w:r>
      <w:r w:rsidRPr="002218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 </w:t>
      </w:r>
      <w:r w:rsidR="003E7809"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Е.В. Лапина</w:t>
      </w:r>
    </w:p>
    <w:sectPr w:rsidR="002218FD" w:rsidSect="003E78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CBA" w:rsidRDefault="00234C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76E3"/>
    <w:rsid w:val="000619E8"/>
    <w:rsid w:val="000A5BF4"/>
    <w:rsid w:val="000C2568"/>
    <w:rsid w:val="00136D5F"/>
    <w:rsid w:val="002218FD"/>
    <w:rsid w:val="00234CBA"/>
    <w:rsid w:val="002D614A"/>
    <w:rsid w:val="003E7809"/>
    <w:rsid w:val="0048426E"/>
    <w:rsid w:val="004E5A28"/>
    <w:rsid w:val="005B7A6F"/>
    <w:rsid w:val="00630B93"/>
    <w:rsid w:val="0071331D"/>
    <w:rsid w:val="007D55AD"/>
    <w:rsid w:val="00835F65"/>
    <w:rsid w:val="008D706C"/>
    <w:rsid w:val="008E3B16"/>
    <w:rsid w:val="00970FC1"/>
    <w:rsid w:val="009874F1"/>
    <w:rsid w:val="00994720"/>
    <w:rsid w:val="009F6C03"/>
    <w:rsid w:val="00C23E45"/>
    <w:rsid w:val="00C401DF"/>
    <w:rsid w:val="00C54C80"/>
    <w:rsid w:val="00C65117"/>
    <w:rsid w:val="00D87BCC"/>
    <w:rsid w:val="00E22EC9"/>
    <w:rsid w:val="00E7041F"/>
    <w:rsid w:val="00E728E6"/>
    <w:rsid w:val="00E91475"/>
    <w:rsid w:val="00EE0608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34C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34CBA"/>
    <w:rPr>
      <w:sz w:val="24"/>
      <w:szCs w:val="24"/>
    </w:rPr>
  </w:style>
  <w:style w:type="paragraph" w:styleId="a8">
    <w:name w:val="footer"/>
    <w:basedOn w:val="a"/>
    <w:link w:val="a9"/>
    <w:rsid w:val="00234C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4C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82</TotalTime>
  <Pages>1</Pages>
  <Words>111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Конина Юлия Андреевна</cp:lastModifiedBy>
  <cp:revision>25</cp:revision>
  <cp:lastPrinted>2022-12-19T11:13:00Z</cp:lastPrinted>
  <dcterms:created xsi:type="dcterms:W3CDTF">2021-09-14T07:47:00Z</dcterms:created>
  <dcterms:modified xsi:type="dcterms:W3CDTF">2022-12-19T11:20:00Z</dcterms:modified>
</cp:coreProperties>
</file>